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87982" w14:textId="77777777" w:rsidR="005D4FFF" w:rsidRPr="00EF7935" w:rsidRDefault="005D4FFF" w:rsidP="005D4FFF">
      <w:pPr>
        <w:rPr>
          <w:rFonts w:ascii="Cambria" w:hAnsi="Cambria"/>
        </w:rPr>
      </w:pPr>
    </w:p>
    <w:p w14:paraId="464A608B" w14:textId="77777777" w:rsidR="005D4FFF" w:rsidRPr="00EF7935" w:rsidRDefault="005D4FFF" w:rsidP="005D4FFF">
      <w:pPr>
        <w:rPr>
          <w:rFonts w:ascii="Cambria" w:hAnsi="Cambria"/>
        </w:rPr>
      </w:pPr>
    </w:p>
    <w:p w14:paraId="2E66990D" w14:textId="77777777" w:rsidR="005D4FFF" w:rsidRPr="00EF7935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10A586C" w14:textId="6EB7AE85" w:rsidR="005D4FFF" w:rsidRPr="00EF7935" w:rsidRDefault="005073E8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EF7935">
        <w:rPr>
          <w:rFonts w:ascii="Cambria" w:hAnsi="Cambria"/>
          <w:color w:val="434E7E"/>
          <w:spacing w:val="-1"/>
          <w:sz w:val="40"/>
          <w:szCs w:val="40"/>
        </w:rPr>
        <w:t>R.1</w:t>
      </w:r>
      <w:r w:rsidR="005D4FFF" w:rsidRPr="00EF7935">
        <w:rPr>
          <w:rFonts w:ascii="Cambria" w:hAnsi="Cambria"/>
          <w:color w:val="434E7E"/>
          <w:spacing w:val="-1"/>
          <w:sz w:val="40"/>
          <w:szCs w:val="40"/>
        </w:rPr>
        <w:tab/>
      </w:r>
      <w:r w:rsidRPr="00EF7935">
        <w:rPr>
          <w:rFonts w:ascii="Cambria" w:hAnsi="Cambria"/>
          <w:color w:val="434E7E"/>
          <w:spacing w:val="-1"/>
          <w:sz w:val="40"/>
          <w:szCs w:val="40"/>
        </w:rPr>
        <w:t>Install recycling signage throughout the property</w:t>
      </w:r>
    </w:p>
    <w:p w14:paraId="0DE40047" w14:textId="5AFCE24C" w:rsidR="00AA1BA9" w:rsidRPr="00EF7935" w:rsidRDefault="006A3469" w:rsidP="00A6754C">
      <w:pPr>
        <w:spacing w:before="120" w:line="259" w:lineRule="auto"/>
        <w:rPr>
          <w:rFonts w:ascii="Cambria" w:hAnsi="Cambria"/>
          <w:iCs/>
          <w:color w:val="B31983"/>
        </w:rPr>
      </w:pPr>
      <w:r w:rsidRPr="00EF7935">
        <w:rPr>
          <w:rFonts w:ascii="Cambria" w:hAnsi="Cambria"/>
          <w:iCs/>
          <w:color w:val="B31983"/>
        </w:rPr>
        <w:t xml:space="preserve">Tenants and guests </w:t>
      </w:r>
      <w:r w:rsidR="005073E8" w:rsidRPr="00EF7935">
        <w:rPr>
          <w:rFonts w:ascii="Cambria" w:hAnsi="Cambria"/>
          <w:iCs/>
          <w:color w:val="B31983"/>
        </w:rPr>
        <w:t xml:space="preserve">need to know how the property’s recycling program works </w:t>
      </w:r>
      <w:proofErr w:type="gramStart"/>
      <w:r w:rsidR="005073E8" w:rsidRPr="00EF7935">
        <w:rPr>
          <w:rFonts w:ascii="Cambria" w:hAnsi="Cambria"/>
          <w:iCs/>
          <w:color w:val="B31983"/>
        </w:rPr>
        <w:t>in order to</w:t>
      </w:r>
      <w:proofErr w:type="gramEnd"/>
      <w:r w:rsidR="005073E8" w:rsidRPr="00EF7935">
        <w:rPr>
          <w:rFonts w:ascii="Cambria" w:hAnsi="Cambria"/>
          <w:iCs/>
          <w:color w:val="B31983"/>
        </w:rPr>
        <w:t xml:space="preserve"> comply. Signage by containers can remind </w:t>
      </w:r>
      <w:r w:rsidRPr="00EF7935">
        <w:rPr>
          <w:rFonts w:ascii="Cambria" w:hAnsi="Cambria"/>
          <w:iCs/>
          <w:color w:val="B31983"/>
        </w:rPr>
        <w:t>tenants</w:t>
      </w:r>
      <w:r w:rsidR="005073E8" w:rsidRPr="00EF7935">
        <w:rPr>
          <w:rFonts w:ascii="Cambria" w:hAnsi="Cambria"/>
          <w:iCs/>
          <w:color w:val="B31983"/>
        </w:rPr>
        <w:t xml:space="preserve"> to recycle and provide quick information on what items go where. To obtain signage:</w:t>
      </w:r>
    </w:p>
    <w:p w14:paraId="55A707A1" w14:textId="015CD022" w:rsidR="005073E8" w:rsidRPr="00EF7935" w:rsidRDefault="005073E8" w:rsidP="00EF7935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EF7935">
        <w:rPr>
          <w:rFonts w:ascii="Cambria" w:hAnsi="Cambria"/>
          <w:color w:val="B31983"/>
        </w:rPr>
        <w:t>Check with your waste hauler or recycling service provider</w:t>
      </w:r>
    </w:p>
    <w:p w14:paraId="03DC8D6C" w14:textId="5A155E21" w:rsidR="005073E8" w:rsidRPr="00EF7935" w:rsidRDefault="005073E8" w:rsidP="00EF7935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EF7935">
        <w:rPr>
          <w:rFonts w:ascii="Cambria" w:hAnsi="Cambria"/>
          <w:color w:val="B31983"/>
        </w:rPr>
        <w:t>Check with your office supplies company</w:t>
      </w:r>
    </w:p>
    <w:p w14:paraId="3F2A2B38" w14:textId="65DE44C9" w:rsidR="005073E8" w:rsidRPr="00EF7935" w:rsidRDefault="00ED4086" w:rsidP="00EF7935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hyperlink r:id="rId7">
        <w:r w:rsidR="005073E8" w:rsidRPr="00EF7935">
          <w:rPr>
            <w:rStyle w:val="Hyperlink"/>
            <w:rFonts w:ascii="Cambria" w:hAnsi="Cambria"/>
            <w:iCs/>
            <w:color w:val="B31983"/>
          </w:rPr>
          <w:t>Order labels</w:t>
        </w:r>
        <w:r w:rsidR="005073E8" w:rsidRPr="00EF7935">
          <w:rPr>
            <w:rStyle w:val="Hyperlink"/>
            <w:rFonts w:ascii="Cambria" w:hAnsi="Cambria"/>
            <w:i/>
          </w:rPr>
          <w:t xml:space="preserve"> </w:t>
        </w:r>
      </w:hyperlink>
      <w:r w:rsidR="005073E8" w:rsidRPr="00EF7935">
        <w:rPr>
          <w:rFonts w:ascii="Cambria" w:hAnsi="Cambria"/>
          <w:color w:val="B31983"/>
        </w:rPr>
        <w:t>from Recycling Across America</w:t>
      </w:r>
    </w:p>
    <w:p w14:paraId="6C0D3695" w14:textId="02032F2E" w:rsidR="005073E8" w:rsidRPr="00EF7935" w:rsidRDefault="005073E8" w:rsidP="00EF7935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EF7935">
        <w:rPr>
          <w:rFonts w:ascii="Cambria" w:hAnsi="Cambria"/>
          <w:color w:val="B31983"/>
        </w:rPr>
        <w:t>Create your own customized labels</w:t>
      </w:r>
    </w:p>
    <w:p w14:paraId="4F35A7F7" w14:textId="18D1807A" w:rsidR="005073E8" w:rsidRPr="00EF7935" w:rsidRDefault="005073E8" w:rsidP="00EF7935">
      <w:pPr>
        <w:pStyle w:val="BodyText"/>
        <w:spacing w:before="100" w:beforeAutospacing="1" w:after="120"/>
        <w:ind w:left="0" w:right="90" w:firstLine="0"/>
        <w:rPr>
          <w:rFonts w:ascii="Cambria" w:hAnsi="Cambria"/>
          <w:color w:val="B31983"/>
        </w:rPr>
      </w:pPr>
      <w:r w:rsidRPr="00EF7935">
        <w:rPr>
          <w:rFonts w:ascii="Cambria" w:hAnsi="Cambria"/>
          <w:color w:val="B31983"/>
        </w:rPr>
        <w:t>Calculate your recycling diversion rate before and after installation of the signage to see what effect it has</w:t>
      </w:r>
      <w:r w:rsidR="00F6610E" w:rsidRPr="00EF7935">
        <w:rPr>
          <w:rFonts w:ascii="Cambria" w:hAnsi="Cambria"/>
          <w:color w:val="B31983"/>
        </w:rPr>
        <w:t>.</w:t>
      </w:r>
    </w:p>
    <w:p w14:paraId="7EEB6ABF" w14:textId="5080DA43" w:rsidR="00AA1BA9" w:rsidRPr="00EF7935" w:rsidRDefault="005073E8" w:rsidP="00EF7935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EF7935">
        <w:rPr>
          <w:rFonts w:ascii="Cambria" w:hAnsi="Cambria"/>
          <w:color w:val="414042"/>
        </w:rPr>
        <w:t xml:space="preserve">Were you able to find and install signage throughout the </w:t>
      </w:r>
      <w:r w:rsidR="00F6610E" w:rsidRPr="00EF7935">
        <w:rPr>
          <w:rFonts w:ascii="Cambria" w:hAnsi="Cambria"/>
          <w:color w:val="414042"/>
        </w:rPr>
        <w:t>building</w:t>
      </w:r>
      <w:r w:rsidRPr="00EF7935">
        <w:rPr>
          <w:rFonts w:ascii="Cambria" w:hAnsi="Cambria"/>
          <w:color w:val="414042"/>
        </w:rPr>
        <w:t>?</w:t>
      </w:r>
    </w:p>
    <w:tbl>
      <w:tblPr>
        <w:tblW w:w="2080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1040"/>
        <w:gridCol w:w="1040"/>
      </w:tblGrid>
      <w:tr w:rsidR="005073E8" w:rsidRPr="00EF7935" w14:paraId="02157AFE" w14:textId="77777777" w:rsidTr="00EF7935">
        <w:trPr>
          <w:trHeight w:val="549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02547B6" w14:textId="3371D9B6" w:rsidR="005073E8" w:rsidRPr="00EF7935" w:rsidRDefault="00EF7935" w:rsidP="00EF7935">
            <w:pPr>
              <w:widowControl/>
              <w:rPr>
                <w:rFonts w:ascii="Cambria" w:eastAsia="Times New Roman" w:hAnsi="Cambria" w:cs="Calibri"/>
                <w:bCs w:val="0"/>
                <w:color w:val="414042" w:themeColor="text1"/>
              </w:rPr>
            </w:pPr>
            <w:r w:rsidRPr="00EF7935">
              <w:rPr>
                <w:rFonts w:ascii="Cambria" w:eastAsia="Times New Roman" w:hAnsi="Cambria" w:cs="Calibri"/>
                <w:bCs w:val="0"/>
                <w:color w:val="414042" w:themeColor="text1"/>
              </w:rPr>
              <w:t>Yes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13CBC6D" w14:textId="3DCB1859" w:rsidR="005073E8" w:rsidRPr="00EF7935" w:rsidRDefault="005073E8" w:rsidP="00EF7935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 w:themeColor="text1"/>
              </w:rPr>
            </w:pPr>
          </w:p>
        </w:tc>
      </w:tr>
      <w:tr w:rsidR="005073E8" w:rsidRPr="00EF7935" w14:paraId="475DC592" w14:textId="77777777" w:rsidTr="00EF7935">
        <w:trPr>
          <w:trHeight w:val="549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D1C1886" w14:textId="0054093B" w:rsidR="005073E8" w:rsidRPr="00EF7935" w:rsidRDefault="00EF7935" w:rsidP="00EF7935">
            <w:pPr>
              <w:widowControl/>
              <w:rPr>
                <w:rFonts w:ascii="Cambria" w:eastAsia="Times New Roman" w:hAnsi="Cambria" w:cs="Calibri"/>
                <w:bCs w:val="0"/>
                <w:color w:val="414042" w:themeColor="text1"/>
              </w:rPr>
            </w:pPr>
            <w:r w:rsidRPr="00EF7935">
              <w:rPr>
                <w:rFonts w:ascii="Cambria" w:eastAsia="Times New Roman" w:hAnsi="Cambria" w:cs="Calibri"/>
                <w:bCs w:val="0"/>
                <w:color w:val="414042" w:themeColor="text1"/>
              </w:rPr>
              <w:t>No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9E593A5" w14:textId="557839F3" w:rsidR="005073E8" w:rsidRPr="00EF7935" w:rsidRDefault="005073E8" w:rsidP="00EF7935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 w:themeColor="text1"/>
              </w:rPr>
            </w:pPr>
          </w:p>
        </w:tc>
      </w:tr>
    </w:tbl>
    <w:p w14:paraId="15ACFFF7" w14:textId="12BA28D5" w:rsidR="00010012" w:rsidRPr="00EF7935" w:rsidRDefault="005073E8" w:rsidP="00EF7935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EF7935">
        <w:rPr>
          <w:rFonts w:ascii="Cambria" w:hAnsi="Cambria"/>
          <w:color w:val="414042"/>
        </w:rPr>
        <w:t>Describe where you obtained the signage.</w:t>
      </w:r>
    </w:p>
    <w:p w14:paraId="5A9BF43D" w14:textId="56AF51F5" w:rsidR="00010012" w:rsidRPr="00EF7935" w:rsidRDefault="007651F7" w:rsidP="00EF7935">
      <w:pPr>
        <w:pStyle w:val="BodyText"/>
        <w:spacing w:before="100" w:beforeAutospacing="1" w:after="120"/>
        <w:ind w:left="0" w:right="540" w:firstLine="0"/>
        <w:rPr>
          <w:rFonts w:ascii="Cambria" w:hAnsi="Cambria"/>
          <w:color w:val="414042"/>
        </w:rPr>
      </w:pPr>
      <w:r w:rsidRPr="00EF7935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33A26E6A" wp14:editId="69EF1910">
                <wp:extent cx="6135243" cy="951230"/>
                <wp:effectExtent l="0" t="0" r="18415" b="1778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5243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4642F" w14:textId="5D6B1114" w:rsidR="005073E8" w:rsidRPr="00EF7935" w:rsidRDefault="005073E8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3A26E6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3.1pt;height:7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" strokecolor="#d9d9d9">
                <v:textbox style="mso-fit-shape-to-text:t">
                  <w:txbxContent>
                    <w:p w14:paraId="24D4642F" w14:textId="5D6B1114" w:rsidR="005073E8" w:rsidRPr="00EF7935" w:rsidRDefault="005073E8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192314" w14:textId="77777777" w:rsidR="005073E8" w:rsidRPr="00EF7935" w:rsidRDefault="005073E8" w:rsidP="005073E8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0D739C36" w14:textId="3D6835EA" w:rsidR="00010012" w:rsidRPr="00EF7935" w:rsidRDefault="005073E8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EF7935">
        <w:rPr>
          <w:rFonts w:ascii="Cambria" w:hAnsi="Cambria"/>
          <w:color w:val="B31983"/>
        </w:rPr>
        <w:t>A</w:t>
      </w:r>
      <w:r w:rsidR="00010012" w:rsidRPr="00EF7935">
        <w:rPr>
          <w:rFonts w:ascii="Cambria" w:hAnsi="Cambria"/>
          <w:color w:val="B31983"/>
        </w:rPr>
        <w:t>lternative documentation</w:t>
      </w:r>
      <w:r w:rsidR="00010012" w:rsidRPr="00EF7935">
        <w:rPr>
          <w:rFonts w:ascii="Cambria" w:hAnsi="Cambria"/>
          <w:color w:val="B31983"/>
        </w:rPr>
        <w:br/>
      </w:r>
      <w:r w:rsidR="00010012" w:rsidRPr="00EF7935">
        <w:rPr>
          <w:rFonts w:ascii="Cambria" w:hAnsi="Cambria"/>
          <w:color w:val="414042"/>
        </w:rPr>
        <w:t>Instead</w:t>
      </w:r>
      <w:r w:rsidR="00010012" w:rsidRPr="00EF7935">
        <w:rPr>
          <w:rFonts w:ascii="Cambria" w:hAnsi="Cambria"/>
          <w:color w:val="414042"/>
          <w:spacing w:val="-5"/>
        </w:rPr>
        <w:t xml:space="preserve"> </w:t>
      </w:r>
      <w:r w:rsidR="00010012" w:rsidRPr="00EF7935">
        <w:rPr>
          <w:rFonts w:ascii="Cambria" w:hAnsi="Cambria"/>
          <w:color w:val="414042"/>
        </w:rPr>
        <w:t>of</w:t>
      </w:r>
      <w:r w:rsidR="00010012" w:rsidRPr="00EF7935">
        <w:rPr>
          <w:rFonts w:ascii="Cambria" w:hAnsi="Cambria"/>
          <w:color w:val="414042"/>
          <w:spacing w:val="-5"/>
        </w:rPr>
        <w:t xml:space="preserve"> </w:t>
      </w:r>
      <w:r w:rsidR="00010012" w:rsidRPr="00EF7935">
        <w:rPr>
          <w:rFonts w:ascii="Cambria" w:hAnsi="Cambria"/>
          <w:color w:val="414042"/>
        </w:rPr>
        <w:t>this</w:t>
      </w:r>
      <w:r w:rsidR="00010012" w:rsidRPr="00EF7935">
        <w:rPr>
          <w:rFonts w:ascii="Cambria" w:hAnsi="Cambria"/>
          <w:color w:val="414042"/>
          <w:spacing w:val="-5"/>
        </w:rPr>
        <w:t xml:space="preserve"> </w:t>
      </w:r>
      <w:r w:rsidR="00010012" w:rsidRPr="00EF7935">
        <w:rPr>
          <w:rFonts w:ascii="Cambria" w:hAnsi="Cambria"/>
          <w:color w:val="414042"/>
        </w:rPr>
        <w:t>form,</w:t>
      </w:r>
      <w:r w:rsidR="00010012" w:rsidRPr="00EF7935">
        <w:rPr>
          <w:rFonts w:ascii="Cambria" w:hAnsi="Cambria"/>
          <w:color w:val="414042"/>
          <w:spacing w:val="-5"/>
        </w:rPr>
        <w:t xml:space="preserve"> </w:t>
      </w:r>
      <w:r w:rsidR="00010012" w:rsidRPr="00EF7935">
        <w:rPr>
          <w:rFonts w:ascii="Cambria" w:hAnsi="Cambria"/>
          <w:color w:val="414042"/>
        </w:rPr>
        <w:t>you</w:t>
      </w:r>
      <w:r w:rsidR="00010012" w:rsidRPr="00EF7935">
        <w:rPr>
          <w:rFonts w:ascii="Cambria" w:hAnsi="Cambria"/>
          <w:color w:val="414042"/>
          <w:spacing w:val="-5"/>
        </w:rPr>
        <w:t xml:space="preserve"> </w:t>
      </w:r>
      <w:r w:rsidR="00010012" w:rsidRPr="00EF7935">
        <w:rPr>
          <w:rFonts w:ascii="Cambria" w:hAnsi="Cambria"/>
          <w:color w:val="414042"/>
        </w:rPr>
        <w:t>may</w:t>
      </w:r>
      <w:r w:rsidR="00010012" w:rsidRPr="00EF7935">
        <w:rPr>
          <w:rFonts w:ascii="Cambria" w:hAnsi="Cambria"/>
          <w:color w:val="414042"/>
          <w:spacing w:val="-4"/>
        </w:rPr>
        <w:t xml:space="preserve"> </w:t>
      </w:r>
      <w:r w:rsidR="00010012" w:rsidRPr="00EF7935">
        <w:rPr>
          <w:rFonts w:ascii="Cambria" w:hAnsi="Cambria"/>
          <w:color w:val="414042"/>
        </w:rPr>
        <w:t>submit</w:t>
      </w:r>
      <w:r w:rsidR="00010012" w:rsidRPr="00EF7935">
        <w:rPr>
          <w:rFonts w:ascii="Cambria" w:hAnsi="Cambria"/>
          <w:color w:val="414042"/>
          <w:spacing w:val="-5"/>
        </w:rPr>
        <w:t xml:space="preserve"> </w:t>
      </w:r>
      <w:r w:rsidR="00F6610E" w:rsidRPr="00EF7935">
        <w:rPr>
          <w:rFonts w:ascii="Cambria" w:hAnsi="Cambria"/>
          <w:color w:val="434E7E"/>
          <w:spacing w:val="-5"/>
        </w:rPr>
        <w:t>at least one</w:t>
      </w:r>
      <w:r w:rsidR="00F6610E" w:rsidRPr="00EF7935">
        <w:rPr>
          <w:rFonts w:ascii="Cambria" w:hAnsi="Cambria"/>
          <w:color w:val="414042"/>
          <w:spacing w:val="-5"/>
        </w:rPr>
        <w:t xml:space="preserve"> of </w:t>
      </w:r>
      <w:r w:rsidR="00010012" w:rsidRPr="00EF7935">
        <w:rPr>
          <w:rFonts w:ascii="Cambria" w:hAnsi="Cambria"/>
          <w:color w:val="414042"/>
        </w:rPr>
        <w:t>the</w:t>
      </w:r>
      <w:r w:rsidR="00010012" w:rsidRPr="00EF7935">
        <w:rPr>
          <w:rFonts w:ascii="Cambria" w:hAnsi="Cambria"/>
          <w:color w:val="414042"/>
          <w:spacing w:val="-5"/>
        </w:rPr>
        <w:t xml:space="preserve"> </w:t>
      </w:r>
      <w:r w:rsidR="00010012" w:rsidRPr="00EF7935">
        <w:rPr>
          <w:rFonts w:ascii="Cambria" w:hAnsi="Cambria"/>
          <w:color w:val="414042"/>
        </w:rPr>
        <w:t>following</w:t>
      </w:r>
      <w:r w:rsidR="00010012" w:rsidRPr="00EF7935">
        <w:rPr>
          <w:rFonts w:ascii="Cambria" w:hAnsi="Cambria"/>
          <w:color w:val="414042"/>
          <w:spacing w:val="-6"/>
        </w:rPr>
        <w:t xml:space="preserve"> </w:t>
      </w:r>
      <w:r w:rsidR="00010012" w:rsidRPr="00EF7935">
        <w:rPr>
          <w:rFonts w:ascii="Cambria" w:hAnsi="Cambria"/>
          <w:color w:val="414042"/>
        </w:rPr>
        <w:t>to</w:t>
      </w:r>
      <w:r w:rsidR="00010012" w:rsidRPr="00EF7935">
        <w:rPr>
          <w:rFonts w:ascii="Cambria" w:hAnsi="Cambria"/>
          <w:color w:val="414042"/>
          <w:spacing w:val="-5"/>
        </w:rPr>
        <w:t xml:space="preserve"> </w:t>
      </w:r>
      <w:r w:rsidR="00010012" w:rsidRPr="00EF7935">
        <w:rPr>
          <w:rFonts w:ascii="Cambria" w:hAnsi="Cambria"/>
          <w:color w:val="414042"/>
        </w:rPr>
        <w:t>IREM</w:t>
      </w:r>
      <w:r w:rsidR="00991AC9" w:rsidRPr="00EF7935">
        <w:rPr>
          <w:rFonts w:ascii="Cambria" w:hAnsi="Cambria"/>
          <w:color w:val="414042"/>
          <w:vertAlign w:val="superscript"/>
        </w:rPr>
        <w:t>®</w:t>
      </w:r>
      <w:r w:rsidR="00010012" w:rsidRPr="00EF7935">
        <w:rPr>
          <w:rFonts w:ascii="Cambria" w:hAnsi="Cambria"/>
          <w:color w:val="414042"/>
        </w:rPr>
        <w:t>:</w:t>
      </w:r>
    </w:p>
    <w:p w14:paraId="4BAEC402" w14:textId="77777777" w:rsidR="006A3469" w:rsidRPr="00EF7935" w:rsidRDefault="006A3469" w:rsidP="006A3469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EF7935">
        <w:rPr>
          <w:rFonts w:ascii="Cambria" w:hAnsi="Cambria"/>
          <w:color w:val="414042"/>
        </w:rPr>
        <w:t>Copy or photo of signage used at property</w:t>
      </w:r>
    </w:p>
    <w:sectPr w:rsidR="006A3469" w:rsidRPr="00EF7935" w:rsidSect="005D4FF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383F1" w14:textId="77777777" w:rsidR="00ED4086" w:rsidRDefault="00ED4086" w:rsidP="005D4FFF">
      <w:r>
        <w:separator/>
      </w:r>
    </w:p>
  </w:endnote>
  <w:endnote w:type="continuationSeparator" w:id="0">
    <w:p w14:paraId="34A8F52F" w14:textId="77777777" w:rsidR="00ED4086" w:rsidRDefault="00ED4086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CBA14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6FEB4244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A8688" w14:textId="77777777" w:rsidR="002738C7" w:rsidRPr="00EF7935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EF7935">
      <w:rPr>
        <w:rFonts w:ascii="Cambria" w:hAnsi="Cambria"/>
        <w:color w:val="414042" w:themeColor="text1"/>
        <w:sz w:val="18"/>
        <w:szCs w:val="18"/>
      </w:rPr>
      <w:fldChar w:fldCharType="begin"/>
    </w:r>
    <w:r w:rsidRPr="00EF7935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EF7935">
      <w:rPr>
        <w:rFonts w:ascii="Cambria" w:hAnsi="Cambria"/>
        <w:color w:val="414042" w:themeColor="text1"/>
        <w:sz w:val="18"/>
        <w:szCs w:val="18"/>
      </w:rPr>
      <w:fldChar w:fldCharType="separate"/>
    </w:r>
    <w:r w:rsidRPr="00EF7935">
      <w:rPr>
        <w:rFonts w:ascii="Cambria" w:hAnsi="Cambria"/>
        <w:noProof/>
        <w:color w:val="414042" w:themeColor="text1"/>
        <w:sz w:val="18"/>
        <w:szCs w:val="18"/>
      </w:rPr>
      <w:t>2</w:t>
    </w:r>
    <w:r w:rsidRPr="00EF7935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65E7D144" w14:textId="2C2F7E45" w:rsidR="004B3519" w:rsidRPr="00EF7935" w:rsidRDefault="00EF7935">
    <w:pPr>
      <w:pStyle w:val="Footer"/>
      <w:rPr>
        <w:rFonts w:ascii="Cambria" w:hAnsi="Cambria"/>
        <w:color w:val="414042" w:themeColor="text1"/>
        <w:sz w:val="18"/>
        <w:szCs w:val="18"/>
      </w:rPr>
    </w:pPr>
    <w:r w:rsidRPr="00EF7935">
      <w:rPr>
        <w:rFonts w:ascii="Cambria" w:hAnsi="Cambria"/>
        <w:color w:val="414042" w:themeColor="text1"/>
        <w:sz w:val="18"/>
        <w:szCs w:val="18"/>
      </w:rPr>
      <w:t>v</w:t>
    </w:r>
    <w:r w:rsidR="002738C7" w:rsidRPr="00EF7935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EF7935">
      <w:rPr>
        <w:rFonts w:ascii="Cambria" w:hAnsi="Cambria"/>
        <w:color w:val="414042" w:themeColor="text1"/>
        <w:sz w:val="18"/>
        <w:szCs w:val="18"/>
      </w:rPr>
      <w:t>4</w:t>
    </w:r>
    <w:r w:rsidR="002738C7" w:rsidRPr="00EF7935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0DA1C" w14:textId="77777777" w:rsidR="00ED4086" w:rsidRDefault="00ED4086" w:rsidP="005D4FFF">
      <w:r>
        <w:separator/>
      </w:r>
    </w:p>
  </w:footnote>
  <w:footnote w:type="continuationSeparator" w:id="0">
    <w:p w14:paraId="0F4D22D2" w14:textId="77777777" w:rsidR="00ED4086" w:rsidRDefault="00ED4086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04682" w14:textId="77777777" w:rsidR="005D4FFF" w:rsidRDefault="005D4FFF">
    <w:pPr>
      <w:pStyle w:val="Header"/>
    </w:pPr>
  </w:p>
  <w:p w14:paraId="72CDDA84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25BD" w14:textId="4708D3AA" w:rsidR="005D4FFF" w:rsidRDefault="007651F7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8E9393F" wp14:editId="1D404E4E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4AF7A2E"/>
    <w:multiLevelType w:val="multilevel"/>
    <w:tmpl w:val="04382C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3E8"/>
    <w:rsid w:val="00010012"/>
    <w:rsid w:val="000245B1"/>
    <w:rsid w:val="00086140"/>
    <w:rsid w:val="000C6757"/>
    <w:rsid w:val="002738C7"/>
    <w:rsid w:val="002C501F"/>
    <w:rsid w:val="003A63E7"/>
    <w:rsid w:val="0048775C"/>
    <w:rsid w:val="004B3519"/>
    <w:rsid w:val="004D3463"/>
    <w:rsid w:val="0050005D"/>
    <w:rsid w:val="005073E8"/>
    <w:rsid w:val="005D4FFF"/>
    <w:rsid w:val="005E5EE1"/>
    <w:rsid w:val="006A3469"/>
    <w:rsid w:val="007024ED"/>
    <w:rsid w:val="007651F7"/>
    <w:rsid w:val="0083244E"/>
    <w:rsid w:val="008F4D93"/>
    <w:rsid w:val="009742CA"/>
    <w:rsid w:val="00991AC9"/>
    <w:rsid w:val="009C24C6"/>
    <w:rsid w:val="00A6754C"/>
    <w:rsid w:val="00AA1BA9"/>
    <w:rsid w:val="00B2266D"/>
    <w:rsid w:val="00E65FE5"/>
    <w:rsid w:val="00ED4086"/>
    <w:rsid w:val="00EF7935"/>
    <w:rsid w:val="00F6610E"/>
    <w:rsid w:val="00FD5CDD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902BB4"/>
  <w15:chartTrackingRefBased/>
  <w15:docId w15:val="{F5153E7B-7C57-4B2D-AA3C-F65A565C2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5073E8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073E8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5073E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ecycleacrossamerica.org/labels" TargetMode="Externa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W2KU7HSAZS44-1164448980-349131</_dlc_DocId>
    <_dlc_DocIdUrl xmlns="61977ac2-6d7e-4442-ac93-4e718c87e895">
      <Url>https://iremorg.sharepoint.com/sites/Shared/_layouts/15/DocIdRedir.aspx?ID=W2KU7HSAZS44-1164448980-349131</Url>
      <Description>W2KU7HSAZS44-1164448980-349131</Description>
    </_dlc_DocIdUrl>
  </documentManagement>
</p:properties>
</file>

<file path=customXml/itemProps1.xml><?xml version="1.0" encoding="utf-8"?>
<ds:datastoreItem xmlns:ds="http://schemas.openxmlformats.org/officeDocument/2006/customXml" ds:itemID="{E4E123AC-0E7B-4D58-81D5-37BB9A417622}"/>
</file>

<file path=customXml/itemProps2.xml><?xml version="1.0" encoding="utf-8"?>
<ds:datastoreItem xmlns:ds="http://schemas.openxmlformats.org/officeDocument/2006/customXml" ds:itemID="{ADEB57D9-975C-4C64-9DED-BA16A8B66EAC}"/>
</file>

<file path=customXml/itemProps3.xml><?xml version="1.0" encoding="utf-8"?>
<ds:datastoreItem xmlns:ds="http://schemas.openxmlformats.org/officeDocument/2006/customXml" ds:itemID="{7368ABB0-15D9-4996-B8D8-9DDC489B0181}"/>
</file>

<file path=customXml/itemProps4.xml><?xml version="1.0" encoding="utf-8"?>
<ds:datastoreItem xmlns:ds="http://schemas.openxmlformats.org/officeDocument/2006/customXml" ds:itemID="{C1CAE4FF-EE78-47CB-8C32-B33CEF064540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9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8</cp:revision>
  <dcterms:created xsi:type="dcterms:W3CDTF">2021-01-21T21:43:00Z</dcterms:created>
  <dcterms:modified xsi:type="dcterms:W3CDTF">2021-06-08T21:12:00Z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880000</vt:r8>
  </property>
  <property fmtid="{D5CDD505-2E9C-101B-9397-08002B2CF9AE}" pid="4" name="_dlc_DocIdItemGuid">
    <vt:lpwstr>2c470949-c99f-5c90-8895-fd927e8b44fb</vt:lpwstr>
  </property>
</Properties>
</file>